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B56BF" w14:textId="415C26DA" w:rsidR="00AF01A0" w:rsidRPr="001E21A7" w:rsidRDefault="00F53B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1E21A7">
        <w:rPr>
          <w:rFonts w:cs="Arial"/>
          <w:b/>
          <w:sz w:val="24"/>
          <w:szCs w:val="24"/>
        </w:rPr>
        <w:t>3GPP TSG-RAN5 Meeting #</w:t>
      </w:r>
      <w:r w:rsidR="001E21A7" w:rsidRPr="001E21A7">
        <w:rPr>
          <w:rFonts w:cs="Arial"/>
          <w:b/>
          <w:sz w:val="24"/>
          <w:szCs w:val="24"/>
        </w:rPr>
        <w:t>100</w:t>
      </w:r>
      <w:r w:rsidRPr="001E21A7">
        <w:rPr>
          <w:b/>
          <w:i/>
          <w:sz w:val="28"/>
        </w:rPr>
        <w:tab/>
        <w:t>R5-</w:t>
      </w:r>
      <w:r w:rsidR="00606313" w:rsidRPr="001E21A7">
        <w:rPr>
          <w:b/>
          <w:i/>
          <w:sz w:val="28"/>
        </w:rPr>
        <w:t>23</w:t>
      </w:r>
      <w:r w:rsidR="001E21A7" w:rsidRPr="001E21A7">
        <w:rPr>
          <w:b/>
          <w:i/>
          <w:sz w:val="28"/>
        </w:rPr>
        <w:t>40</w:t>
      </w:r>
      <w:r w:rsidR="005031AE">
        <w:rPr>
          <w:b/>
          <w:i/>
          <w:sz w:val="28"/>
        </w:rPr>
        <w:t>7</w:t>
      </w:r>
      <w:r w:rsidR="001E21A7" w:rsidRPr="001E21A7">
        <w:rPr>
          <w:b/>
          <w:i/>
          <w:sz w:val="28"/>
        </w:rPr>
        <w:t>8</w:t>
      </w:r>
    </w:p>
    <w:p w14:paraId="4C9BBEF1" w14:textId="393F88CA" w:rsidR="00AF01A0" w:rsidRDefault="001E21A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E21A7">
        <w:rPr>
          <w:rFonts w:ascii="Arial" w:hAnsi="Arial" w:cs="Arial"/>
          <w:b/>
          <w:bCs/>
          <w:sz w:val="24"/>
          <w:lang w:val="it-IT"/>
        </w:rPr>
        <w:t>Toulouse, France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21st – 25th</w:t>
      </w:r>
      <w:r w:rsidR="00F53B8A" w:rsidRPr="001E21A7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1E21A7">
        <w:rPr>
          <w:rFonts w:ascii="Arial" w:hAnsi="Arial" w:cs="Arial"/>
          <w:b/>
          <w:bCs/>
          <w:sz w:val="24"/>
          <w:lang w:val="it-IT"/>
        </w:rPr>
        <w:t>Aug,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F53B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F53B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:rsidRPr="001E21A7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Title:</w:t>
            </w:r>
            <w:r w:rsidRPr="001E21A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38303D0D" w:rsidR="00AF01A0" w:rsidRPr="001E21A7" w:rsidRDefault="00F53B8A">
            <w:pPr>
              <w:pStyle w:val="CRCoverPage"/>
              <w:spacing w:after="0"/>
              <w:ind w:left="100"/>
            </w:pPr>
            <w:r w:rsidRPr="001E21A7">
              <w:t xml:space="preserve">PRD21 CDS: </w:t>
            </w:r>
            <w:r w:rsidR="001E21A7" w:rsidRPr="001E21A7">
              <w:t xml:space="preserve">PC3 </w:t>
            </w:r>
            <w:r w:rsidR="005031AE">
              <w:t>EN-DC</w:t>
            </w:r>
            <w:r w:rsidR="001E21A7" w:rsidRPr="001E21A7">
              <w:t xml:space="preserve"> </w:t>
            </w:r>
            <w:r w:rsidR="005031AE" w:rsidRPr="005031AE">
              <w:t>DC_18A_n257A, DC_1A-18A_n257A, DC_1A-41A_n257A, DC_3A-41A_n257A</w:t>
            </w:r>
          </w:p>
        </w:tc>
      </w:tr>
      <w:tr w:rsidR="00AF01A0" w:rsidRPr="001E21A7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Pr="001E21A7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Pr="001E21A7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Pr="001E21A7" w:rsidRDefault="00F53B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E21A7"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1AE8EA68" w:rsidR="00AF01A0" w:rsidRPr="001E21A7" w:rsidRDefault="001E21A7">
            <w:pPr>
              <w:pStyle w:val="CRCoverPage"/>
              <w:spacing w:after="0"/>
              <w:ind w:left="100"/>
            </w:pPr>
            <w:r w:rsidRPr="001E21A7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Pr="001E21A7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Pr="001E21A7" w:rsidRDefault="00F53B8A">
            <w:pPr>
              <w:pStyle w:val="CRCoverPage"/>
              <w:spacing w:after="0"/>
              <w:jc w:val="right"/>
            </w:pPr>
            <w:r w:rsidRPr="001E21A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30F65479" w:rsidR="00AF01A0" w:rsidRDefault="001E21A7">
            <w:pPr>
              <w:pStyle w:val="CRCoverPage"/>
              <w:spacing w:after="0"/>
              <w:ind w:left="100"/>
            </w:pPr>
            <w:r w:rsidRPr="001E21A7">
              <w:t>2023-08-25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F53B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56FF64AB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F53B8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F53B8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F53B8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F53B8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F53B8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7475670D" w:rsidR="00AF01A0" w:rsidRPr="001E21A7" w:rsidRDefault="001E21A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F53B8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5266B991" w:rsidR="00AF01A0" w:rsidRDefault="00193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F53B8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F53B8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1999C691" w:rsidR="00FD0575" w:rsidRPr="001938BC" w:rsidRDefault="005031AE" w:rsidP="00FD0575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 w:rsidRPr="005031AE">
              <w:t>DC_18A_n257A, DC_1A-18A_n257A, DC_1A-41A_n257A, DC_3A-41A_n257A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F53B8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F53B8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7777777" w:rsidR="00AF01A0" w:rsidRDefault="00F53B8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6192076" w14:textId="77777777" w:rsidR="00AF01A0" w:rsidRDefault="00AF01A0">
      <w:pPr>
        <w:pStyle w:val="CRCoverPage"/>
        <w:rPr>
          <w:lang w:val="en-US"/>
        </w:rPr>
      </w:pPr>
    </w:p>
    <w:p w14:paraId="7CFF1F43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25F49B8" w14:textId="77777777" w:rsidR="00AF01A0" w:rsidRDefault="00F53B8A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7C9C05C3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895F597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7BFB5D1F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75306219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C305264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44D5A32A" w14:textId="77777777" w:rsidR="00AF01A0" w:rsidRDefault="00F53B8A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52E15E1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AE49944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1ED87C8E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722F058F" w14:textId="77777777" w:rsidR="00AF01A0" w:rsidRDefault="00F53B8A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lastRenderedPageBreak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93C7E" w14:textId="77777777" w:rsidR="00023EDF" w:rsidRDefault="00023EDF">
      <w:pPr>
        <w:spacing w:after="0"/>
      </w:pPr>
      <w:r>
        <w:separator/>
      </w:r>
    </w:p>
  </w:endnote>
  <w:endnote w:type="continuationSeparator" w:id="0">
    <w:p w14:paraId="039698A5" w14:textId="77777777" w:rsidR="00023EDF" w:rsidRDefault="00023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F9436" w14:textId="77777777" w:rsidR="00AF01A0" w:rsidRDefault="00F53B8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61A00" w14:textId="77777777" w:rsidR="00023EDF" w:rsidRDefault="00023EDF">
      <w:pPr>
        <w:spacing w:after="0"/>
      </w:pPr>
      <w:r>
        <w:separator/>
      </w:r>
    </w:p>
  </w:footnote>
  <w:footnote w:type="continuationSeparator" w:id="0">
    <w:p w14:paraId="3C7E5311" w14:textId="77777777" w:rsidR="00023EDF" w:rsidRDefault="00023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837E0" w14:textId="77777777" w:rsidR="00AF01A0" w:rsidRDefault="00AF01A0">
    <w:pPr>
      <w:pStyle w:val="afe"/>
    </w:pPr>
  </w:p>
  <w:p w14:paraId="5CE44744" w14:textId="77777777" w:rsidR="00AF01A0" w:rsidRDefault="00AF01A0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3EDF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8BC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21A7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667B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031AE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1F4A"/>
    <w:rsid w:val="00E26D6A"/>
    <w:rsid w:val="00E31120"/>
    <w:rsid w:val="00E338CB"/>
    <w:rsid w:val="00E36665"/>
    <w:rsid w:val="00E37709"/>
    <w:rsid w:val="00E403D0"/>
    <w:rsid w:val="00E42DBD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3B8A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styleId="afff9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83E96DC-0856-47D5-A99B-4F311DB0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403</Words>
  <Characters>2298</Characters>
  <Application>Microsoft Office Word</Application>
  <DocSecurity>0</DocSecurity>
  <Lines>19</Lines>
  <Paragraphs>5</Paragraphs>
  <ScaleCrop>false</ScaleCrop>
  <Company>ETSI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11</cp:revision>
  <cp:lastPrinted>2020-02-05T15:54:00Z</cp:lastPrinted>
  <dcterms:created xsi:type="dcterms:W3CDTF">2022-09-02T09:30:00Z</dcterms:created>
  <dcterms:modified xsi:type="dcterms:W3CDTF">2023-08-22T16:36:00Z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